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B2DBE" w14:textId="1A9C6982" w:rsidR="00BA00AB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St.QUINTINE</w:t>
      </w:r>
      <w:r>
        <w:rPr>
          <w:rFonts w:ascii="Times New Roman" w:hAnsi="Times New Roman" w:cs="Times New Roman"/>
          <w:sz w:val="24"/>
          <w:szCs w:val="24"/>
        </w:rPr>
        <w:t xml:space="preserve">      (d.1445)</w:t>
      </w:r>
    </w:p>
    <w:p w14:paraId="7D886083" w14:textId="5785125F" w:rsid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271EB0B0" w14:textId="5F6D122C" w:rsid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5F11B3" w14:textId="3836F990" w:rsid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0D4C4" w14:textId="727764C3" w:rsid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p.143)</w:t>
      </w:r>
    </w:p>
    <w:p w14:paraId="696190DC" w14:textId="5EFF4A38" w:rsid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CF41AE" w14:textId="641762EF" w:rsid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B69E7" w14:textId="06AD85A7" w:rsidR="008536C5" w:rsidRPr="008536C5" w:rsidRDefault="008536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2021</w:t>
      </w:r>
    </w:p>
    <w:sectPr w:rsidR="008536C5" w:rsidRPr="008536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27E8" w14:textId="77777777" w:rsidR="008536C5" w:rsidRDefault="008536C5" w:rsidP="009139A6">
      <w:r>
        <w:separator/>
      </w:r>
    </w:p>
  </w:endnote>
  <w:endnote w:type="continuationSeparator" w:id="0">
    <w:p w14:paraId="6DC0ECDF" w14:textId="77777777" w:rsidR="008536C5" w:rsidRDefault="008536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3DB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BB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A6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6B1B5" w14:textId="77777777" w:rsidR="008536C5" w:rsidRDefault="008536C5" w:rsidP="009139A6">
      <w:r>
        <w:separator/>
      </w:r>
    </w:p>
  </w:footnote>
  <w:footnote w:type="continuationSeparator" w:id="0">
    <w:p w14:paraId="43CAE9DD" w14:textId="77777777" w:rsidR="008536C5" w:rsidRDefault="008536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36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68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97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6C5"/>
    <w:rsid w:val="000666E0"/>
    <w:rsid w:val="002510B7"/>
    <w:rsid w:val="005C130B"/>
    <w:rsid w:val="00826F5C"/>
    <w:rsid w:val="008536C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5E7B2"/>
  <w15:chartTrackingRefBased/>
  <w15:docId w15:val="{9D03A1F2-ED44-41C8-B483-7A1AAC98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2021-12-20T09:41:00Z</dcterms:created>
  <dcterms:modified xsi:type="dcterms:W3CDTF">2021-12-20T09:44:00Z</dcterms:modified>
</cp:coreProperties>
</file>